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DF" w:rsidRPr="00FC465B" w:rsidRDefault="002079DF" w:rsidP="00132BEB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FC465B">
        <w:rPr>
          <w:rFonts w:ascii="Times New Roman" w:hAnsi="Times New Roman"/>
          <w:sz w:val="18"/>
          <w:szCs w:val="18"/>
        </w:rPr>
        <w:t>Утверждено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    </w:t>
      </w:r>
      <w:r w:rsidRPr="00FC465B">
        <w:rPr>
          <w:rFonts w:ascii="Times New Roman" w:hAnsi="Times New Roman"/>
          <w:sz w:val="18"/>
          <w:szCs w:val="18"/>
        </w:rPr>
        <w:t xml:space="preserve"> от </w:t>
      </w:r>
      <w:r>
        <w:rPr>
          <w:rFonts w:ascii="Times New Roman" w:hAnsi="Times New Roman"/>
          <w:sz w:val="18"/>
          <w:szCs w:val="18"/>
        </w:rPr>
        <w:t>15</w:t>
      </w:r>
      <w:r w:rsidRPr="00FC465B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FC465B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 xml:space="preserve">9 </w:t>
      </w:r>
      <w:r w:rsidRPr="00FC465B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 xml:space="preserve"> 8</w:t>
      </w:r>
    </w:p>
    <w:p w:rsidR="002079DF" w:rsidRDefault="002079DF" w:rsidP="00132BEB">
      <w:pPr>
        <w:spacing w:line="240" w:lineRule="auto"/>
        <w:ind w:left="5130"/>
        <w:rPr>
          <w:rFonts w:ascii="Times New Roman" w:hAnsi="Times New Roman"/>
        </w:rPr>
      </w:pPr>
    </w:p>
    <w:p w:rsidR="002079DF" w:rsidRDefault="002079DF" w:rsidP="00132BEB">
      <w:pPr>
        <w:spacing w:line="240" w:lineRule="auto"/>
        <w:ind w:left="5130"/>
        <w:rPr>
          <w:rFonts w:ascii="Times New Roman" w:hAnsi="Times New Roman"/>
        </w:rPr>
      </w:pPr>
      <w:r w:rsidRPr="00E37D05">
        <w:rPr>
          <w:rFonts w:ascii="Times New Roman" w:hAnsi="Times New Roman"/>
        </w:rPr>
        <w:t>В  КУМИ Унечского района</w:t>
      </w:r>
    </w:p>
    <w:p w:rsidR="002079DF" w:rsidRPr="00E37D05" w:rsidRDefault="002079DF" w:rsidP="00132BEB">
      <w:pPr>
        <w:spacing w:line="240" w:lineRule="auto"/>
        <w:ind w:left="513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2079DF" w:rsidRDefault="002079DF" w:rsidP="00132BEB">
      <w:pPr>
        <w:jc w:val="center"/>
        <w:rPr>
          <w:rFonts w:ascii="Times New Roman" w:hAnsi="Times New Roman"/>
          <w:b/>
        </w:rPr>
      </w:pPr>
    </w:p>
    <w:p w:rsidR="002079DF" w:rsidRDefault="002079DF" w:rsidP="00132BEB">
      <w:pPr>
        <w:jc w:val="center"/>
        <w:rPr>
          <w:rFonts w:ascii="Times New Roman" w:hAnsi="Times New Roman"/>
          <w:b/>
        </w:rPr>
      </w:pPr>
    </w:p>
    <w:p w:rsidR="002079DF" w:rsidRPr="00164F61" w:rsidRDefault="002079DF" w:rsidP="00132BEB">
      <w:pPr>
        <w:spacing w:line="240" w:lineRule="auto"/>
        <w:jc w:val="center"/>
        <w:rPr>
          <w:rFonts w:ascii="Times New Roman" w:hAnsi="Times New Roman"/>
          <w:b/>
        </w:rPr>
      </w:pPr>
      <w:r w:rsidRPr="00164F61">
        <w:rPr>
          <w:rFonts w:ascii="Times New Roman" w:hAnsi="Times New Roman"/>
          <w:b/>
        </w:rPr>
        <w:t>ПРЕДЛОЖЕНИЕ О ЦЕНЕ ПРИОБРЕТЕНИЯ</w:t>
      </w:r>
    </w:p>
    <w:p w:rsidR="002079DF" w:rsidRDefault="002079DF" w:rsidP="00132BEB">
      <w:pPr>
        <w:pStyle w:val="Heading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2079DF" w:rsidRDefault="002079DF" w:rsidP="00132BEB">
      <w:pPr>
        <w:pStyle w:val="NoSpacing"/>
        <w:jc w:val="center"/>
        <w:rPr>
          <w:rFonts w:ascii="Times New Roman" w:hAnsi="Times New Roman"/>
        </w:rPr>
      </w:pPr>
    </w:p>
    <w:p w:rsidR="002079DF" w:rsidRPr="00ED4053" w:rsidRDefault="002079DF" w:rsidP="00D92773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Лот № ___, расположенного по адресу:</w:t>
      </w:r>
    </w:p>
    <w:p w:rsidR="002079DF" w:rsidRDefault="002079DF" w:rsidP="00D92773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2079DF" w:rsidRPr="00132BEB" w:rsidRDefault="002079DF" w:rsidP="00132BEB">
      <w:pPr>
        <w:pStyle w:val="NoSpacing"/>
        <w:jc w:val="center"/>
        <w:rPr>
          <w:rFonts w:ascii="Times New Roman" w:hAnsi="Times New Roman"/>
          <w:sz w:val="18"/>
          <w:szCs w:val="18"/>
        </w:rPr>
      </w:pPr>
    </w:p>
    <w:p w:rsidR="002079DF" w:rsidRDefault="002079DF" w:rsidP="00132BEB">
      <w:pPr>
        <w:spacing w:line="240" w:lineRule="auto"/>
        <w:rPr>
          <w:rFonts w:ascii="Times New Roman" w:hAnsi="Times New Roman"/>
          <w:sz w:val="24"/>
        </w:rPr>
      </w:pPr>
      <w:r w:rsidRPr="005360C1">
        <w:rPr>
          <w:rFonts w:ascii="Times New Roman" w:hAnsi="Times New Roman"/>
          <w:sz w:val="24"/>
        </w:rPr>
        <w:t xml:space="preserve"> </w:t>
      </w:r>
    </w:p>
    <w:p w:rsidR="002079DF" w:rsidRPr="005360C1" w:rsidRDefault="002079DF" w:rsidP="00132BEB">
      <w:pPr>
        <w:spacing w:line="240" w:lineRule="auto"/>
        <w:rPr>
          <w:rFonts w:ascii="Times New Roman" w:hAnsi="Times New Roman"/>
          <w:sz w:val="24"/>
        </w:rPr>
      </w:pPr>
      <w:r w:rsidRPr="005360C1">
        <w:rPr>
          <w:rFonts w:ascii="Times New Roman" w:hAnsi="Times New Roman"/>
          <w:sz w:val="24"/>
        </w:rPr>
        <w:t>«____»________201</w:t>
      </w:r>
      <w:r>
        <w:rPr>
          <w:rFonts w:ascii="Times New Roman" w:hAnsi="Times New Roman"/>
          <w:sz w:val="24"/>
        </w:rPr>
        <w:t>__</w:t>
      </w:r>
      <w:r w:rsidRPr="005360C1">
        <w:rPr>
          <w:rFonts w:ascii="Times New Roman" w:hAnsi="Times New Roman"/>
          <w:sz w:val="24"/>
        </w:rPr>
        <w:t xml:space="preserve">                                                                                                      г.</w:t>
      </w:r>
      <w:r>
        <w:rPr>
          <w:rFonts w:ascii="Times New Roman" w:hAnsi="Times New Roman"/>
          <w:sz w:val="24"/>
        </w:rPr>
        <w:t xml:space="preserve"> </w:t>
      </w:r>
      <w:r w:rsidRPr="005360C1">
        <w:rPr>
          <w:rFonts w:ascii="Times New Roman" w:hAnsi="Times New Roman"/>
          <w:sz w:val="24"/>
        </w:rPr>
        <w:t>Унеча</w:t>
      </w:r>
    </w:p>
    <w:p w:rsidR="002079DF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 ______________ серия__________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кем выдан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2079DF" w:rsidRPr="008A34DC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2079DF" w:rsidRPr="008A34DC" w:rsidRDefault="002079DF" w:rsidP="00132BEB">
      <w:pPr>
        <w:pStyle w:val="BodyText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2079DF" w:rsidRPr="008A34DC" w:rsidRDefault="002079DF" w:rsidP="00132BEB">
      <w:pPr>
        <w:pStyle w:val="BodyText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2079DF" w:rsidRPr="00132BEB" w:rsidRDefault="002079DF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в сумме ____________________ руб. _____________________________________________________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/>
          <w:sz w:val="18"/>
          <w:szCs w:val="18"/>
        </w:rPr>
        <w:t xml:space="preserve">         (сумму указать прописью)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u w:val="single"/>
        </w:rPr>
      </w:pPr>
      <w:r w:rsidRPr="00132BEB">
        <w:rPr>
          <w:rFonts w:ascii="Times New Roman" w:hAnsi="Times New Roman"/>
          <w:u w:val="single"/>
        </w:rPr>
        <w:t>________________________________________________________________________________руб.),</w:t>
      </w:r>
    </w:p>
    <w:p w:rsidR="002079DF" w:rsidRDefault="002079DF" w:rsidP="00132BEB">
      <w:pPr>
        <w:pStyle w:val="NoSpacing"/>
        <w:rPr>
          <w:rFonts w:ascii="Times New Roman" w:hAnsi="Times New Roman"/>
        </w:rPr>
      </w:pP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в том числе: за здания _______</w:t>
      </w:r>
      <w:r>
        <w:rPr>
          <w:rFonts w:ascii="Times New Roman" w:hAnsi="Times New Roman"/>
        </w:rPr>
        <w:t>___</w:t>
      </w:r>
      <w:r w:rsidRPr="00132BEB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>(</w:t>
      </w:r>
      <w:r w:rsidRPr="00132BEB">
        <w:rPr>
          <w:rFonts w:ascii="Times New Roman" w:hAnsi="Times New Roman"/>
        </w:rPr>
        <w:t>________________________________________руб.),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132BEB">
        <w:rPr>
          <w:rFonts w:ascii="Times New Roman" w:hAnsi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2079DF" w:rsidRDefault="002079DF" w:rsidP="00132BEB">
      <w:pPr>
        <w:pStyle w:val="NoSpacing"/>
        <w:rPr>
          <w:rFonts w:ascii="Times New Roman" w:hAnsi="Times New Roman"/>
        </w:rPr>
      </w:pP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</w:rPr>
        <w:t>земельный участок ________</w:t>
      </w:r>
      <w:r>
        <w:rPr>
          <w:rFonts w:ascii="Times New Roman" w:hAnsi="Times New Roman"/>
        </w:rPr>
        <w:t>___</w:t>
      </w:r>
      <w:r w:rsidRPr="00132BEB">
        <w:rPr>
          <w:rFonts w:ascii="Times New Roman" w:hAnsi="Times New Roman"/>
        </w:rPr>
        <w:t>________ (___________________________________________ руб.</w:t>
      </w:r>
      <w:r w:rsidRPr="00132BEB">
        <w:rPr>
          <w:rFonts w:ascii="Times New Roman" w:hAnsi="Times New Roman"/>
          <w:sz w:val="18"/>
          <w:szCs w:val="18"/>
        </w:rPr>
        <w:t>).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Подпись претендента (его полномочного представителя):</w:t>
      </w: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_____________________________________________________________________________________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( для юридических лиц: должность,  фамилия, имя, отчество                   </w:t>
      </w:r>
      <w:r>
        <w:rPr>
          <w:rFonts w:ascii="Times New Roman" w:hAnsi="Times New Roman"/>
          <w:sz w:val="18"/>
          <w:szCs w:val="18"/>
        </w:rPr>
        <w:t xml:space="preserve">       </w:t>
      </w: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                  подпись) </w:t>
      </w: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  <w:sz w:val="18"/>
          <w:szCs w:val="18"/>
        </w:rPr>
        <w:t>м.п.</w:t>
      </w:r>
      <w:r w:rsidRPr="00132BEB">
        <w:rPr>
          <w:rFonts w:ascii="Times New Roman" w:hAnsi="Times New Roman"/>
        </w:rPr>
        <w:t xml:space="preserve"> </w:t>
      </w:r>
      <w:r w:rsidRPr="00132BEB">
        <w:rPr>
          <w:rFonts w:ascii="Times New Roman" w:hAnsi="Times New Roman"/>
        </w:rPr>
        <w:tab/>
        <w:t xml:space="preserve">              «___» ____ 201_</w:t>
      </w:r>
      <w:r>
        <w:rPr>
          <w:rFonts w:ascii="Times New Roman" w:hAnsi="Times New Roman"/>
        </w:rPr>
        <w:t>_</w:t>
      </w:r>
    </w:p>
    <w:p w:rsidR="002079DF" w:rsidRDefault="002079DF" w:rsidP="00132BEB">
      <w:pPr>
        <w:pStyle w:val="NoSpacing"/>
        <w:rPr>
          <w:rFonts w:ascii="Times New Roman" w:hAnsi="Times New Roman"/>
        </w:rPr>
      </w:pPr>
    </w:p>
    <w:p w:rsidR="002079DF" w:rsidRPr="00132BEB" w:rsidRDefault="002079DF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2079DF" w:rsidRPr="00132BEB" w:rsidRDefault="002079DF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132BEB">
        <w:rPr>
          <w:rFonts w:ascii="Times New Roman" w:hAnsi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       подпись) </w:t>
      </w:r>
    </w:p>
    <w:p w:rsidR="002079DF" w:rsidRDefault="002079DF" w:rsidP="00132BEB">
      <w:pPr>
        <w:spacing w:line="240" w:lineRule="auto"/>
        <w:rPr>
          <w:rFonts w:ascii="Times New Roman" w:hAnsi="Times New Roman"/>
        </w:rPr>
      </w:pPr>
    </w:p>
    <w:p w:rsidR="002079DF" w:rsidRPr="008A34DC" w:rsidRDefault="002079DF" w:rsidP="00132BEB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8A34DC">
        <w:rPr>
          <w:rFonts w:ascii="Times New Roman" w:hAnsi="Times New Roman"/>
        </w:rPr>
        <w:t>___</w:t>
      </w:r>
      <w:r>
        <w:rPr>
          <w:rFonts w:ascii="Times New Roman" w:hAnsi="Times New Roman"/>
        </w:rPr>
        <w:t>»</w:t>
      </w:r>
      <w:r w:rsidRPr="008A34DC">
        <w:rPr>
          <w:rFonts w:ascii="Times New Roman" w:hAnsi="Times New Roman"/>
        </w:rPr>
        <w:t xml:space="preserve"> ____ 20</w:t>
      </w:r>
      <w:r>
        <w:rPr>
          <w:rFonts w:ascii="Times New Roman" w:hAnsi="Times New Roman"/>
        </w:rPr>
        <w:t>1__</w:t>
      </w:r>
    </w:p>
    <w:p w:rsidR="002079DF" w:rsidRDefault="002079DF"/>
    <w:sectPr w:rsidR="002079DF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BEB"/>
    <w:rsid w:val="00132BEB"/>
    <w:rsid w:val="00164F61"/>
    <w:rsid w:val="002079DF"/>
    <w:rsid w:val="003254D4"/>
    <w:rsid w:val="00355BEC"/>
    <w:rsid w:val="00482B5D"/>
    <w:rsid w:val="004E197F"/>
    <w:rsid w:val="005360C1"/>
    <w:rsid w:val="00575292"/>
    <w:rsid w:val="005D1D03"/>
    <w:rsid w:val="007116C0"/>
    <w:rsid w:val="00850267"/>
    <w:rsid w:val="008A34DC"/>
    <w:rsid w:val="009E262F"/>
    <w:rsid w:val="00B45DFF"/>
    <w:rsid w:val="00BE2701"/>
    <w:rsid w:val="00D92773"/>
    <w:rsid w:val="00E372D7"/>
    <w:rsid w:val="00E37D05"/>
    <w:rsid w:val="00E54915"/>
    <w:rsid w:val="00ED4053"/>
    <w:rsid w:val="00EE1750"/>
    <w:rsid w:val="00F27979"/>
    <w:rsid w:val="00FC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91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32BE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2BEB"/>
    <w:rPr>
      <w:rFonts w:ascii="Arial" w:hAnsi="Arial" w:cs="Arial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32BEB"/>
    <w:pPr>
      <w:suppressAutoHyphens/>
      <w:spacing w:after="0" w:line="360" w:lineRule="auto"/>
      <w:jc w:val="center"/>
    </w:pPr>
    <w:rPr>
      <w:rFonts w:ascii="Arial Narrow" w:hAnsi="Arial Narrow" w:cs="Arial"/>
      <w:caps/>
      <w:sz w:val="4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32BEB"/>
    <w:rPr>
      <w:rFonts w:ascii="Arial Narrow" w:hAnsi="Arial Narrow" w:cs="Arial"/>
      <w:caps/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132BEB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32BEB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132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415</Words>
  <Characters>2367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8</cp:revision>
  <dcterms:created xsi:type="dcterms:W3CDTF">2016-05-17T14:10:00Z</dcterms:created>
  <dcterms:modified xsi:type="dcterms:W3CDTF">2019-04-16T09:38:00Z</dcterms:modified>
</cp:coreProperties>
</file>